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8D8F7" w14:textId="77777777" w:rsidR="00CB5239" w:rsidRDefault="00CB5239" w:rsidP="00CB5239">
      <w:pPr>
        <w:pStyle w:val="NoSpacing"/>
      </w:pPr>
      <w:r>
        <w:rPr>
          <w:u w:val="single"/>
        </w:rPr>
        <w:t>Peter COURTENAY</w:t>
      </w:r>
      <w:r>
        <w:t xml:space="preserve">       (fl.1483)</w:t>
      </w:r>
    </w:p>
    <w:p w14:paraId="52F5B968" w14:textId="07D63E12" w:rsidR="00437204" w:rsidRDefault="00CB5239" w:rsidP="00437204">
      <w:pPr>
        <w:pStyle w:val="NoSpacing"/>
      </w:pPr>
      <w:r>
        <w:t>Bishop of Exeter.</w:t>
      </w:r>
    </w:p>
    <w:p w14:paraId="37D6BB53" w14:textId="77777777" w:rsidR="00437204" w:rsidRDefault="00437204" w:rsidP="00437204">
      <w:pPr>
        <w:pStyle w:val="NoSpacing"/>
      </w:pPr>
    </w:p>
    <w:p w14:paraId="43DD323F" w14:textId="77777777" w:rsidR="00437204" w:rsidRDefault="00437204" w:rsidP="00437204">
      <w:pPr>
        <w:pStyle w:val="NoSpacing"/>
      </w:pPr>
    </w:p>
    <w:p w14:paraId="17DD8596" w14:textId="2FEECEFD" w:rsidR="00437204" w:rsidRDefault="00437204" w:rsidP="00437204">
      <w:pPr>
        <w:pStyle w:val="NoSpacing"/>
      </w:pPr>
      <w:r>
        <w:t>30 May1453</w:t>
      </w:r>
      <w:r>
        <w:tab/>
        <w:t>He became Rector of Moretonhampstead, Devon.</w:t>
      </w:r>
    </w:p>
    <w:p w14:paraId="285A9825" w14:textId="77777777" w:rsidR="00437204" w:rsidRDefault="00437204" w:rsidP="00437204">
      <w:pPr>
        <w:pStyle w:val="NoSpacing"/>
      </w:pPr>
      <w:r>
        <w:tab/>
      </w:r>
      <w:r>
        <w:tab/>
        <w:t>(</w:t>
      </w:r>
      <w:hyperlink r:id="rId6" w:history="1">
        <w:r w:rsidRPr="00A63D1E">
          <w:rPr>
            <w:rStyle w:val="Hyperlink"/>
          </w:rPr>
          <w:t>http://www.moretonhampstead.org.uk/texts/people/rectorslist.ghtml</w:t>
        </w:r>
      </w:hyperlink>
      <w:r>
        <w:t>)</w:t>
      </w:r>
    </w:p>
    <w:p w14:paraId="368B9650" w14:textId="77777777" w:rsidR="00437204" w:rsidRDefault="00437204" w:rsidP="00437204">
      <w:pPr>
        <w:pStyle w:val="NoSpacing"/>
      </w:pPr>
      <w:r>
        <w:tab/>
        <w:t>1456</w:t>
      </w:r>
      <w:r>
        <w:tab/>
        <w:t>He resigned.   (ibid.)</w:t>
      </w:r>
    </w:p>
    <w:p w14:paraId="241250DC" w14:textId="77777777" w:rsidR="00437204" w:rsidRDefault="00437204" w:rsidP="00437204">
      <w:pPr>
        <w:pStyle w:val="NoSpacing"/>
      </w:pPr>
      <w:r>
        <w:tab/>
        <w:t>1477</w:t>
      </w:r>
      <w:r>
        <w:tab/>
        <w:t>Dean of Exeter.  (ibid.)</w:t>
      </w:r>
    </w:p>
    <w:p w14:paraId="1800270C" w14:textId="3BD8E745" w:rsidR="00CB5239" w:rsidRDefault="00437204" w:rsidP="00CB5239">
      <w:pPr>
        <w:pStyle w:val="NoSpacing"/>
      </w:pPr>
      <w:r>
        <w:tab/>
        <w:t>1478</w:t>
      </w:r>
      <w:r>
        <w:tab/>
        <w:t>Bishop of Exeter.   (ibid.)</w:t>
      </w:r>
    </w:p>
    <w:p w14:paraId="15ADDAD9" w14:textId="4B3CBFF9" w:rsidR="009A7D42" w:rsidRDefault="009A7D42" w:rsidP="00CB5239">
      <w:pPr>
        <w:pStyle w:val="NoSpacing"/>
      </w:pPr>
      <w:r>
        <w:t>24 Sep.1479</w:t>
      </w:r>
      <w:r>
        <w:tab/>
      </w:r>
      <w:r>
        <w:t>He was on a commission of the peace for Surrey.  (C.P.R. 1476-85 p.574)</w:t>
      </w:r>
    </w:p>
    <w:p w14:paraId="58E6BB9E" w14:textId="77777777" w:rsidR="00CB5239" w:rsidRDefault="00CB5239" w:rsidP="00CB5239">
      <w:pPr>
        <w:pStyle w:val="NoSpacing"/>
      </w:pPr>
      <w:r>
        <w:tab/>
        <w:t>1483</w:t>
      </w:r>
      <w:r>
        <w:tab/>
        <w:t>John Sapcote(q.v.) and Thomas Sapcote(q.v.) brought a plaint of</w:t>
      </w:r>
    </w:p>
    <w:p w14:paraId="26B88872" w14:textId="77777777" w:rsidR="00CB5239" w:rsidRDefault="00CB5239" w:rsidP="00CB5239">
      <w:pPr>
        <w:pStyle w:val="NoSpacing"/>
      </w:pPr>
      <w:r>
        <w:tab/>
      </w:r>
      <w:r>
        <w:tab/>
        <w:t>quare impedit against him, Thomas Grey, Marquis of</w:t>
      </w:r>
    </w:p>
    <w:p w14:paraId="10575469" w14:textId="77777777" w:rsidR="00CB5239" w:rsidRDefault="00CB5239" w:rsidP="00CB5239">
      <w:pPr>
        <w:pStyle w:val="NoSpacing"/>
      </w:pPr>
      <w:r>
        <w:tab/>
      </w:r>
      <w:r>
        <w:tab/>
        <w:t>Dorset(q.v.) and Thomas Olyver, Abbot of Buckland(q.v.).</w:t>
      </w:r>
    </w:p>
    <w:p w14:paraId="014DEF34" w14:textId="77777777" w:rsidR="00CB5239" w:rsidRDefault="00CB5239" w:rsidP="00CB5239">
      <w:pPr>
        <w:pStyle w:val="NoSpacing"/>
        <w:ind w:left="720" w:hanging="720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/CP40no</w:t>
        </w:r>
        <w:r>
          <w:rPr>
            <w:rStyle w:val="Hyperlink"/>
          </w:rPr>
          <w:t>883</w:t>
        </w:r>
        <w:r w:rsidRPr="008F64A4">
          <w:rPr>
            <w:rStyle w:val="Hyperlink"/>
          </w:rPr>
          <w:t>Pl.htm</w:t>
        </w:r>
      </w:hyperlink>
      <w:r w:rsidRPr="008F64A4">
        <w:t>)</w:t>
      </w:r>
    </w:p>
    <w:p w14:paraId="0F5156E8" w14:textId="5C5249D1" w:rsidR="009A7D42" w:rsidRDefault="009A7D42" w:rsidP="009A7D42">
      <w:pPr>
        <w:pStyle w:val="NoSpacing"/>
      </w:pPr>
      <w:r>
        <w:t>26 Jun</w:t>
      </w:r>
      <w:r>
        <w:tab/>
      </w:r>
      <w:r>
        <w:tab/>
      </w:r>
      <w:r>
        <w:t xml:space="preserve">He was on a commission of the peace for Surrey.  </w:t>
      </w:r>
      <w:r>
        <w:t>(C.P.R. 1476-85 p.574)</w:t>
      </w:r>
    </w:p>
    <w:p w14:paraId="088B07E9" w14:textId="77777777" w:rsidR="00F907FB" w:rsidRDefault="00F907FB" w:rsidP="00F907FB">
      <w:pPr>
        <w:pStyle w:val="NoSpacing"/>
        <w:jc w:val="both"/>
      </w:pPr>
      <w:r>
        <w:tab/>
        <w:t>1486</w:t>
      </w:r>
      <w:r>
        <w:tab/>
        <w:t xml:space="preserve">He made a plaint of trespass against Robert Storygge of Ashburton, </w:t>
      </w:r>
    </w:p>
    <w:p w14:paraId="58BB3A81" w14:textId="77777777" w:rsidR="00F907FB" w:rsidRDefault="00F907FB" w:rsidP="00F907FB">
      <w:pPr>
        <w:pStyle w:val="NoSpacing"/>
        <w:jc w:val="both"/>
      </w:pPr>
      <w:r>
        <w:tab/>
      </w:r>
      <w:r>
        <w:tab/>
        <w:t>Devon(q.v.), and four others.</w:t>
      </w:r>
    </w:p>
    <w:p w14:paraId="21C03DEF" w14:textId="77777777" w:rsidR="00F907FB" w:rsidRDefault="00F907FB" w:rsidP="00F907FB">
      <w:pPr>
        <w:pStyle w:val="NoSpacing"/>
        <w:jc w:val="both"/>
      </w:pPr>
      <w:r>
        <w:tab/>
      </w:r>
      <w:r>
        <w:tab/>
        <w:t xml:space="preserve">( </w:t>
      </w:r>
      <w:hyperlink r:id="rId8" w:history="1">
        <w:r w:rsidRPr="00F46848">
          <w:rPr>
            <w:rStyle w:val="Hyperlink"/>
          </w:rPr>
          <w:t>https://waalt.uh.edu/index.php/CP40no895Index</w:t>
        </w:r>
      </w:hyperlink>
      <w:r>
        <w:t xml:space="preserve"> )</w:t>
      </w:r>
    </w:p>
    <w:p w14:paraId="0E55B19A" w14:textId="77777777" w:rsidR="00F907FB" w:rsidRDefault="00F907FB" w:rsidP="00CB5239">
      <w:pPr>
        <w:pStyle w:val="NoSpacing"/>
        <w:ind w:left="720" w:hanging="720"/>
      </w:pPr>
    </w:p>
    <w:p w14:paraId="5994E77B" w14:textId="06A33552" w:rsidR="00437204" w:rsidRDefault="00437204" w:rsidP="00CB5239">
      <w:pPr>
        <w:pStyle w:val="NoSpacing"/>
      </w:pPr>
    </w:p>
    <w:p w14:paraId="76D89799" w14:textId="61266996" w:rsidR="00F907FB" w:rsidRDefault="00F907FB" w:rsidP="00CB5239">
      <w:pPr>
        <w:pStyle w:val="NoSpacing"/>
      </w:pPr>
      <w:r>
        <w:t>14 February 2024</w:t>
      </w:r>
    </w:p>
    <w:p w14:paraId="67A28C83" w14:textId="74B02DB9" w:rsidR="00510C5C" w:rsidRDefault="00510C5C" w:rsidP="00CB5239">
      <w:pPr>
        <w:pStyle w:val="NoSpacing"/>
      </w:pPr>
      <w:r>
        <w:t xml:space="preserve">  5 December 2025</w:t>
      </w:r>
    </w:p>
    <w:p w14:paraId="3404C5EC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8CA4B" w14:textId="77777777" w:rsidR="00CB5239" w:rsidRDefault="00CB5239" w:rsidP="00920DE3">
      <w:pPr>
        <w:spacing w:after="0" w:line="240" w:lineRule="auto"/>
      </w:pPr>
      <w:r>
        <w:separator/>
      </w:r>
    </w:p>
  </w:endnote>
  <w:endnote w:type="continuationSeparator" w:id="0">
    <w:p w14:paraId="759F593E" w14:textId="77777777" w:rsidR="00CB5239" w:rsidRDefault="00CB52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DF7A4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32A90" w14:textId="77777777" w:rsidR="00C009D8" w:rsidRPr="00C009D8" w:rsidRDefault="00C009D8">
    <w:pPr>
      <w:pStyle w:val="Footer"/>
    </w:pPr>
    <w:r>
      <w:t>Copyright I.S.Rogers 9 August 2013</w:t>
    </w:r>
  </w:p>
  <w:p w14:paraId="3834A2AA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0611E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9C5E0" w14:textId="77777777" w:rsidR="00CB5239" w:rsidRDefault="00CB5239" w:rsidP="00920DE3">
      <w:pPr>
        <w:spacing w:after="0" w:line="240" w:lineRule="auto"/>
      </w:pPr>
      <w:r>
        <w:separator/>
      </w:r>
    </w:p>
  </w:footnote>
  <w:footnote w:type="continuationSeparator" w:id="0">
    <w:p w14:paraId="387DAB3B" w14:textId="77777777" w:rsidR="00CB5239" w:rsidRDefault="00CB52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EE323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28A98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6322E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239"/>
    <w:rsid w:val="00120749"/>
    <w:rsid w:val="00437204"/>
    <w:rsid w:val="00510C5C"/>
    <w:rsid w:val="005F6F19"/>
    <w:rsid w:val="00624CAE"/>
    <w:rsid w:val="00920DE3"/>
    <w:rsid w:val="009A7D42"/>
    <w:rsid w:val="00C009D8"/>
    <w:rsid w:val="00CB5239"/>
    <w:rsid w:val="00CF53C8"/>
    <w:rsid w:val="00E47068"/>
    <w:rsid w:val="00F9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BE158"/>
  <w15:docId w15:val="{44FC9373-F818-4A92-90FA-F6FA25BE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B52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aalt.uh.edu/index.php/CP40no895Index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oretonhampstead.org.uk/texts/people/rectorslist.ghtml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5</TotalTime>
  <Pages>1</Pages>
  <Words>139</Words>
  <Characters>974</Characters>
  <Application>Microsoft Office Word</Application>
  <DocSecurity>0</DocSecurity>
  <Lines>31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6</cp:revision>
  <dcterms:created xsi:type="dcterms:W3CDTF">2015-01-12T21:40:00Z</dcterms:created>
  <dcterms:modified xsi:type="dcterms:W3CDTF">2025-12-05T19:50:00Z</dcterms:modified>
</cp:coreProperties>
</file>